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34C" w:rsidRPr="00792608" w:rsidRDefault="00D13030" w:rsidP="00416FDA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9260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79260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966CA6" w:rsidRPr="0079260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="000C07B6" w:rsidRPr="00792608">
        <w:rPr>
          <w:rFonts w:ascii="TH SarabunPSK" w:hAnsi="TH SarabunPSK" w:cs="TH SarabunPSK"/>
          <w:b/>
          <w:bCs/>
          <w:color w:val="000000"/>
          <w:sz w:val="30"/>
          <w:szCs w:val="30"/>
        </w:rPr>
        <w:t>1</w:t>
      </w:r>
      <w:r w:rsidR="00966CA6" w:rsidRPr="00792608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D0434C" w:rsidRPr="00792608">
        <w:rPr>
          <w:rFonts w:ascii="TH SarabunPSK" w:hAnsi="TH SarabunPSK" w:cs="TH SarabunPSK"/>
          <w:b/>
          <w:bCs/>
          <w:sz w:val="30"/>
          <w:szCs w:val="30"/>
        </w:rPr>
        <w:tab/>
      </w:r>
      <w:r w:rsidR="00D0434C" w:rsidRPr="00792608">
        <w:rPr>
          <w:rFonts w:ascii="TH SarabunPSK" w:hAnsi="TH SarabunPSK" w:cs="TH SarabunPSK"/>
          <w:b/>
          <w:bCs/>
          <w:sz w:val="30"/>
          <w:szCs w:val="30"/>
          <w:cs/>
        </w:rPr>
        <w:t>ตัวชี้วัดตามภารกิจหลักของสำนัก/หน่วยงานตามแผนปฏิบัติราชการ</w:t>
      </w:r>
      <w:r w:rsidR="00135486">
        <w:rPr>
          <w:rFonts w:ascii="TH SarabunPSK" w:hAnsi="TH SarabunPSK" w:cs="TH SarabunPSK" w:hint="cs"/>
          <w:b/>
          <w:bCs/>
          <w:sz w:val="30"/>
          <w:szCs w:val="30"/>
          <w:cs/>
        </w:rPr>
        <w:t>ของสำนัก/หน่วยงาน</w:t>
      </w:r>
    </w:p>
    <w:p w:rsidR="00D13030" w:rsidRPr="00792608" w:rsidRDefault="00D13030" w:rsidP="00416FDA">
      <w:pPr>
        <w:ind w:hanging="23"/>
        <w:rPr>
          <w:rFonts w:ascii="TH SarabunPSK" w:hAnsi="TH SarabunPSK" w:cs="TH SarabunPSK"/>
          <w:sz w:val="30"/>
          <w:szCs w:val="30"/>
        </w:rPr>
      </w:pPr>
      <w:r w:rsidRPr="00792608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D0434C" w:rsidRPr="0079260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</w:t>
      </w:r>
      <w:r w:rsidR="00B104AB" w:rsidRPr="0079260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่</w:t>
      </w:r>
      <w:r w:rsidR="00D0434C" w:rsidRPr="00792608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1.</w:t>
      </w:r>
      <w:r w:rsidR="00183125" w:rsidRPr="0079260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4</w:t>
      </w:r>
      <w:r w:rsidR="00D0434C" w:rsidRPr="00792608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</w:t>
      </w:r>
      <w:r w:rsidR="002875CE" w:rsidRPr="0079260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F3F0A" w:rsidRPr="00792608">
        <w:rPr>
          <w:rFonts w:ascii="TH SarabunPSK" w:hAnsi="TH SarabunPSK" w:cs="TH SarabunPSK"/>
          <w:b/>
          <w:bCs/>
          <w:sz w:val="30"/>
          <w:szCs w:val="30"/>
          <w:cs/>
        </w:rPr>
        <w:t>ร้อยละความสำเร็จในการลงทะเบียนรับ-ส่งหนังสือราชการด้วยระบบสารบรรณอิเล็กทรอนิกส์</w:t>
      </w:r>
      <w:r w:rsidR="009F3F0A" w:rsidRPr="00792608">
        <w:rPr>
          <w:rFonts w:ascii="TH SarabunPSK" w:hAnsi="TH SarabunPSK" w:cs="TH SarabunPSK"/>
          <w:b/>
          <w:bCs/>
          <w:sz w:val="30"/>
          <w:szCs w:val="30"/>
          <w:cs/>
        </w:rPr>
        <w:br/>
      </w:r>
      <w:r w:rsidR="009F3F0A" w:rsidRPr="00792608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9F3F0A" w:rsidRPr="00792608">
        <w:rPr>
          <w:rFonts w:ascii="TH SarabunPSK" w:hAnsi="TH SarabunPSK" w:cs="TH SarabunPSK"/>
          <w:b/>
          <w:bCs/>
          <w:sz w:val="30"/>
          <w:szCs w:val="30"/>
          <w:cs/>
        </w:rPr>
        <w:tab/>
        <w:t>ได้ถูกต้องและเป็นไปตามระยะเวลาที่กำหนด</w:t>
      </w:r>
    </w:p>
    <w:p w:rsidR="00D13030" w:rsidRPr="00792608" w:rsidRDefault="00D13030" w:rsidP="00D13030">
      <w:pPr>
        <w:ind w:left="1418" w:hanging="1418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92608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9260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2875CE" w:rsidRPr="00792608">
        <w:rPr>
          <w:rFonts w:ascii="TH SarabunPSK" w:hAnsi="TH SarabunPSK" w:cs="TH SarabunPSK"/>
          <w:b/>
          <w:bCs/>
          <w:sz w:val="30"/>
          <w:szCs w:val="30"/>
          <w:cs/>
        </w:rPr>
        <w:t>ร้อยละ</w:t>
      </w:r>
    </w:p>
    <w:p w:rsidR="00D13030" w:rsidRPr="00792608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79260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79260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2875CE" w:rsidRPr="00792608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C43059" w:rsidRPr="00792608">
        <w:rPr>
          <w:rFonts w:ascii="TH SarabunPSK" w:hAnsi="TH SarabunPSK" w:cs="TH SarabunPSK"/>
          <w:b/>
          <w:bCs/>
          <w:sz w:val="30"/>
          <w:szCs w:val="30"/>
          <w:cs/>
        </w:rPr>
        <w:t>4</w:t>
      </w:r>
    </w:p>
    <w:p w:rsidR="009F3F0A" w:rsidRPr="00792608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9260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9260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9F3F0A" w:rsidRPr="005B70BA" w:rsidRDefault="009F3F0A" w:rsidP="005B70BA">
      <w:pPr>
        <w:pStyle w:val="FootnoteText"/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79260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9260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5B70BA">
        <w:rPr>
          <w:rFonts w:ascii="TH SarabunPSK" w:hAnsi="TH SarabunPSK" w:cs="TH SarabunPSK"/>
          <w:color w:val="000000"/>
          <w:sz w:val="30"/>
          <w:szCs w:val="30"/>
          <w:u w:val="dotted"/>
        </w:rPr>
        <w:tab/>
        <w:t xml:space="preserve">- </w:t>
      </w:r>
      <w:r w:rsidR="005B70BA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>อธิบายความหมาย</w:t>
      </w:r>
      <w:r w:rsidR="00D11154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>ของ</w:t>
      </w:r>
      <w:r w:rsidR="005B70BA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>ตัวชี้วัด โดยย่อ -</w:t>
      </w:r>
      <w:r w:rsidR="005B70BA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="005B70BA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="005B70BA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="005B70BA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="005B70BA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="005B70BA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="005B70BA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="005B70BA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="005B70BA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="005B70BA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="005B70BA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="005B70BA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="005B70BA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="005B70BA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="005B70BA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="005B70BA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="005B70BA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bookmarkStart w:id="0" w:name="_GoBack"/>
      <w:bookmarkEnd w:id="0"/>
    </w:p>
    <w:p w:rsidR="00D778B7" w:rsidRPr="00792608" w:rsidRDefault="00D778B7" w:rsidP="005B70BA">
      <w:pPr>
        <w:pStyle w:val="FootnoteText"/>
        <w:spacing w:before="240"/>
        <w:jc w:val="thaiDistribute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92608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B104AB" w:rsidRPr="00792608" w:rsidRDefault="00B104AB" w:rsidP="00792608">
      <w:pPr>
        <w:pStyle w:val="FootnoteText"/>
        <w:spacing w:before="240" w:after="240"/>
        <w:ind w:firstLine="1077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792608">
        <w:rPr>
          <w:rFonts w:ascii="TH SarabunPSK" w:hAnsi="TH SarabunPSK" w:cs="TH SarabunPSK"/>
          <w:color w:val="000000"/>
          <w:sz w:val="30"/>
          <w:szCs w:val="30"/>
          <w:cs/>
        </w:rPr>
        <w:t xml:space="preserve">ช่วงการปรับเกณฑ์การให้คะแนน </w:t>
      </w:r>
      <w:r w:rsidRPr="00792608">
        <w:rPr>
          <w:rFonts w:ascii="TH SarabunPSK" w:hAnsi="TH SarabunPSK" w:cs="TH SarabunPSK"/>
          <w:sz w:val="30"/>
          <w:szCs w:val="30"/>
          <w:cs/>
        </w:rPr>
        <w:t xml:space="preserve">+/- </w:t>
      </w:r>
      <w:r w:rsidRPr="00792608">
        <w:rPr>
          <w:rFonts w:ascii="TH SarabunPSK" w:hAnsi="TH SarabunPSK" w:cs="TH SarabunPSK"/>
          <w:sz w:val="30"/>
          <w:szCs w:val="30"/>
        </w:rPr>
        <w:t>5</w:t>
      </w:r>
      <w:r w:rsidR="005B70BA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792608">
        <w:rPr>
          <w:rFonts w:ascii="TH SarabunPSK" w:hAnsi="TH SarabunPSK" w:cs="TH SarabunPSK"/>
          <w:sz w:val="30"/>
          <w:szCs w:val="30"/>
          <w:cs/>
        </w:rPr>
        <w:t>ต่อ</w:t>
      </w:r>
      <w:r w:rsidRPr="00792608">
        <w:rPr>
          <w:rFonts w:ascii="TH SarabunPSK" w:hAnsi="TH SarabunPSK" w:cs="TH SarabunPSK"/>
          <w:sz w:val="30"/>
          <w:szCs w:val="30"/>
        </w:rPr>
        <w:t xml:space="preserve"> 1 </w:t>
      </w:r>
      <w:r w:rsidRPr="00792608">
        <w:rPr>
          <w:rFonts w:ascii="TH SarabunPSK" w:hAnsi="TH SarabunPSK" w:cs="TH SarabunPSK"/>
          <w:sz w:val="30"/>
          <w:szCs w:val="30"/>
          <w:cs/>
        </w:rPr>
        <w:t>คะแนน</w:t>
      </w:r>
      <w:r w:rsidRPr="00792608">
        <w:rPr>
          <w:rFonts w:ascii="TH SarabunPSK" w:hAnsi="TH SarabunPSK" w:cs="TH SarabunPSK"/>
          <w:color w:val="000000"/>
          <w:sz w:val="30"/>
          <w:szCs w:val="30"/>
          <w:cs/>
        </w:rPr>
        <w:t xml:space="preserve"> โดยกำหนดเกณฑ์การให้คะแนนดังนี้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E778A6" w:rsidRPr="00792608" w:rsidTr="003A0C7D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792608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9260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792608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9260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C43059" w:rsidRPr="00792608" w:rsidTr="003A0C7D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059" w:rsidRPr="00792608" w:rsidRDefault="00C43059" w:rsidP="00C4305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79260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059" w:rsidRPr="00792608" w:rsidRDefault="00C43059" w:rsidP="0018312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9260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ร้อยละ </w:t>
            </w:r>
            <w:r w:rsidR="00183125" w:rsidRPr="00792608">
              <w:rPr>
                <w:rFonts w:ascii="TH SarabunPSK" w:hAnsi="TH SarabunPSK" w:cs="TH SarabunPSK"/>
                <w:sz w:val="30"/>
                <w:szCs w:val="30"/>
                <w:cs/>
              </w:rPr>
              <w:t>80</w:t>
            </w:r>
          </w:p>
        </w:tc>
      </w:tr>
      <w:tr w:rsidR="00C43059" w:rsidRPr="00792608" w:rsidTr="003A0C7D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059" w:rsidRPr="00792608" w:rsidRDefault="00C43059" w:rsidP="00C4305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79260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059" w:rsidRPr="00792608" w:rsidRDefault="00C43059" w:rsidP="00183125">
            <w:pPr>
              <w:ind w:left="-108" w:right="-10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9260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ร้อยละ </w:t>
            </w:r>
            <w:r w:rsidR="00183125" w:rsidRPr="00792608">
              <w:rPr>
                <w:rFonts w:ascii="TH SarabunPSK" w:hAnsi="TH SarabunPSK" w:cs="TH SarabunPSK"/>
                <w:sz w:val="30"/>
                <w:szCs w:val="30"/>
                <w:cs/>
              </w:rPr>
              <w:t>85</w:t>
            </w:r>
          </w:p>
        </w:tc>
      </w:tr>
      <w:tr w:rsidR="00C43059" w:rsidRPr="00792608" w:rsidTr="003A0C7D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059" w:rsidRPr="00792608" w:rsidRDefault="00C43059" w:rsidP="00C4305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79260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059" w:rsidRPr="00792608" w:rsidRDefault="00C43059" w:rsidP="0018312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9260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ร้อยละ </w:t>
            </w:r>
            <w:r w:rsidR="00183125" w:rsidRPr="00792608">
              <w:rPr>
                <w:rFonts w:ascii="TH SarabunPSK" w:hAnsi="TH SarabunPSK" w:cs="TH SarabunPSK"/>
                <w:sz w:val="30"/>
                <w:szCs w:val="30"/>
                <w:cs/>
              </w:rPr>
              <w:t>90</w:t>
            </w:r>
          </w:p>
        </w:tc>
      </w:tr>
      <w:tr w:rsidR="00C43059" w:rsidRPr="00792608" w:rsidTr="003A0C7D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059" w:rsidRPr="00792608" w:rsidRDefault="00C43059" w:rsidP="00C4305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79260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059" w:rsidRPr="00792608" w:rsidRDefault="00C43059" w:rsidP="0018312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9260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ร้อยละ </w:t>
            </w:r>
            <w:r w:rsidR="00183125" w:rsidRPr="00792608">
              <w:rPr>
                <w:rFonts w:ascii="TH SarabunPSK" w:hAnsi="TH SarabunPSK" w:cs="TH SarabunPSK"/>
                <w:sz w:val="30"/>
                <w:szCs w:val="30"/>
                <w:cs/>
              </w:rPr>
              <w:t>95</w:t>
            </w:r>
          </w:p>
        </w:tc>
      </w:tr>
      <w:tr w:rsidR="00C43059" w:rsidRPr="00792608" w:rsidTr="003A0C7D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059" w:rsidRPr="00792608" w:rsidRDefault="00C43059" w:rsidP="00C4305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79260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059" w:rsidRPr="00792608" w:rsidRDefault="00C43059" w:rsidP="0018312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92608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ร้อยละ </w:t>
            </w:r>
            <w:r w:rsidR="009D5553" w:rsidRPr="00792608">
              <w:rPr>
                <w:rFonts w:ascii="TH SarabunPSK" w:hAnsi="TH SarabunPSK" w:cs="TH SarabunPSK"/>
                <w:sz w:val="30"/>
                <w:szCs w:val="30"/>
                <w:cs/>
              </w:rPr>
              <w:t>100</w:t>
            </w:r>
          </w:p>
        </w:tc>
      </w:tr>
    </w:tbl>
    <w:p w:rsidR="00D13030" w:rsidRPr="00792608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792608">
        <w:rPr>
          <w:rFonts w:ascii="TH SarabunPSK" w:hAnsi="TH SarabunPSK" w:cs="TH SarabunPSK"/>
          <w:sz w:val="30"/>
          <w:szCs w:val="30"/>
          <w:cs/>
        </w:rPr>
        <w:tab/>
      </w:r>
      <w:r w:rsidRPr="00792608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792608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9260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92608" w:rsidTr="00326426">
        <w:tc>
          <w:tcPr>
            <w:tcW w:w="3710" w:type="dxa"/>
            <w:vMerge w:val="restart"/>
            <w:vAlign w:val="center"/>
          </w:tcPr>
          <w:p w:rsidR="00D13030" w:rsidRPr="00792608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9260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792608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9260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792608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9260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416FDA" w:rsidRPr="00792608" w:rsidTr="00326426">
        <w:tc>
          <w:tcPr>
            <w:tcW w:w="3710" w:type="dxa"/>
            <w:vMerge/>
            <w:vAlign w:val="center"/>
          </w:tcPr>
          <w:p w:rsidR="00416FDA" w:rsidRPr="00792608" w:rsidRDefault="00416FDA" w:rsidP="00416FD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416FDA" w:rsidRPr="00792608" w:rsidRDefault="00416FDA" w:rsidP="00416FD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416FDA" w:rsidRPr="00792608" w:rsidRDefault="00416FDA" w:rsidP="00416FD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926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 w:rsidR="0079260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341" w:type="dxa"/>
            <w:vAlign w:val="center"/>
          </w:tcPr>
          <w:p w:rsidR="00416FDA" w:rsidRPr="00792608" w:rsidRDefault="00416FDA" w:rsidP="00416FD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926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 w:rsidR="0079260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275" w:type="dxa"/>
            <w:vAlign w:val="center"/>
          </w:tcPr>
          <w:p w:rsidR="00416FDA" w:rsidRPr="00792608" w:rsidRDefault="00416FDA" w:rsidP="00416FD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926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="007926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60</w:t>
            </w:r>
          </w:p>
        </w:tc>
      </w:tr>
      <w:tr w:rsidR="00183125" w:rsidRPr="00792608" w:rsidTr="00326426">
        <w:trPr>
          <w:trHeight w:val="679"/>
        </w:trPr>
        <w:tc>
          <w:tcPr>
            <w:tcW w:w="3710" w:type="dxa"/>
          </w:tcPr>
          <w:p w:rsidR="00183125" w:rsidRPr="00792608" w:rsidRDefault="00792608" w:rsidP="0079260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92608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ความสำเร็จในการลงทะเบียนรับ-ส่งหนังสือราชการด้วยระบบสารบรรณอิเล็กทรอนิกส์ได้ถูกต้องและเป็นไปตามระยะเวลาที่กำหนด</w:t>
            </w:r>
          </w:p>
        </w:tc>
        <w:tc>
          <w:tcPr>
            <w:tcW w:w="1330" w:type="dxa"/>
          </w:tcPr>
          <w:p w:rsidR="00183125" w:rsidRPr="00792608" w:rsidRDefault="00183125" w:rsidP="00183125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92608">
              <w:rPr>
                <w:rFonts w:ascii="TH SarabunPSK" w:hAnsi="TH SarabunPSK" w:cs="TH SarabunPSK"/>
                <w:sz w:val="30"/>
                <w:szCs w:val="30"/>
                <w:cs/>
              </w:rPr>
              <w:t>ร้อยละ</w:t>
            </w:r>
          </w:p>
        </w:tc>
        <w:tc>
          <w:tcPr>
            <w:tcW w:w="1416" w:type="dxa"/>
          </w:tcPr>
          <w:p w:rsidR="00183125" w:rsidRDefault="009D4D62" w:rsidP="0018312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</w:t>
            </w:r>
          </w:p>
          <w:p w:rsidR="009D4D62" w:rsidRPr="00792608" w:rsidRDefault="009D4D62" w:rsidP="00183125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100</w:t>
            </w:r>
          </w:p>
        </w:tc>
        <w:tc>
          <w:tcPr>
            <w:tcW w:w="1341" w:type="dxa"/>
          </w:tcPr>
          <w:p w:rsidR="009D4D62" w:rsidRDefault="009D4D62" w:rsidP="009D4D6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</w:t>
            </w:r>
          </w:p>
          <w:p w:rsidR="00183125" w:rsidRPr="00792608" w:rsidRDefault="009D4D62" w:rsidP="009D4D6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99</w:t>
            </w:r>
          </w:p>
        </w:tc>
        <w:tc>
          <w:tcPr>
            <w:tcW w:w="1275" w:type="dxa"/>
          </w:tcPr>
          <w:p w:rsidR="009D4D62" w:rsidRDefault="009D4D62" w:rsidP="009D4D6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</w:t>
            </w:r>
          </w:p>
          <w:p w:rsidR="00183125" w:rsidRPr="00792608" w:rsidRDefault="009D4D62" w:rsidP="009D4D6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99</w:t>
            </w:r>
          </w:p>
        </w:tc>
      </w:tr>
    </w:tbl>
    <w:p w:rsidR="00547BEF" w:rsidRPr="00792608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507EB" w:rsidRPr="00792608" w:rsidRDefault="005507EB" w:rsidP="005507EB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9260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5507EB" w:rsidRPr="00792608" w:rsidTr="004D253E">
        <w:trPr>
          <w:jc w:val="center"/>
        </w:trPr>
        <w:tc>
          <w:tcPr>
            <w:tcW w:w="405" w:type="dxa"/>
          </w:tcPr>
          <w:p w:rsidR="005507EB" w:rsidRPr="00792608" w:rsidRDefault="005507EB" w:rsidP="004D253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79260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5507EB" w:rsidRPr="00792608" w:rsidRDefault="003A6C10" w:rsidP="004D253E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.............................................................................</w:t>
            </w:r>
          </w:p>
        </w:tc>
      </w:tr>
      <w:tr w:rsidR="005507EB" w:rsidRPr="00792608" w:rsidTr="004D253E">
        <w:trPr>
          <w:jc w:val="center"/>
        </w:trPr>
        <w:tc>
          <w:tcPr>
            <w:tcW w:w="405" w:type="dxa"/>
          </w:tcPr>
          <w:p w:rsidR="005507EB" w:rsidRPr="00792608" w:rsidRDefault="005507EB" w:rsidP="004D253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792608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5507EB" w:rsidRPr="00792608" w:rsidRDefault="003A6C10" w:rsidP="004D253E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</w:t>
            </w:r>
          </w:p>
        </w:tc>
      </w:tr>
    </w:tbl>
    <w:p w:rsidR="005507EB" w:rsidRPr="00792608" w:rsidRDefault="005507EB" w:rsidP="005507EB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507EB" w:rsidRPr="00792608" w:rsidRDefault="005507EB" w:rsidP="005507E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79260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792608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BE2D87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</w:t>
      </w:r>
      <w:r w:rsidRPr="00792608">
        <w:rPr>
          <w:rFonts w:ascii="TH SarabunPSK" w:hAnsi="TH SarabunPSK" w:cs="TH SarabunPSK"/>
          <w:sz w:val="30"/>
          <w:szCs w:val="30"/>
        </w:rPr>
        <w:tab/>
      </w:r>
      <w:r w:rsidRPr="0079260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792608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="00BE2D87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</w:t>
      </w:r>
    </w:p>
    <w:p w:rsidR="005507EB" w:rsidRPr="00792608" w:rsidRDefault="005507EB" w:rsidP="005507EB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  <w:r w:rsidRPr="0079260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ผู้จัดเก็บข้อมูล :</w:t>
      </w:r>
      <w:r w:rsidRPr="00792608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792608">
        <w:rPr>
          <w:rFonts w:ascii="TH SarabunPSK" w:hAnsi="TH SarabunPSK" w:cs="TH SarabunPSK"/>
          <w:color w:val="000000"/>
          <w:sz w:val="30"/>
          <w:szCs w:val="30"/>
          <w:cs/>
        </w:rPr>
        <w:tab/>
        <w:t xml:space="preserve">     </w:t>
      </w:r>
      <w:r w:rsidR="00BE2D87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  <w:r w:rsidRPr="00792608">
        <w:rPr>
          <w:rFonts w:ascii="TH SarabunPSK" w:hAnsi="TH SarabunPSK" w:cs="TH SarabunPSK"/>
          <w:color w:val="000000"/>
          <w:sz w:val="30"/>
          <w:szCs w:val="30"/>
        </w:rPr>
        <w:tab/>
      </w:r>
      <w:r w:rsidRPr="00792608">
        <w:rPr>
          <w:rFonts w:ascii="TH SarabunPSK" w:hAnsi="TH SarabunPSK" w:cs="TH SarabunPSK"/>
          <w:color w:val="000000"/>
          <w:sz w:val="30"/>
          <w:szCs w:val="30"/>
        </w:rPr>
        <w:tab/>
        <w:t xml:space="preserve"> </w:t>
      </w:r>
      <w:r w:rsidRPr="0079260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792608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="00BE2D87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</w:t>
      </w:r>
    </w:p>
    <w:p w:rsidR="00A36F71" w:rsidRPr="00792608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792608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2BAE" w:rsidRDefault="00A92BAE">
      <w:r>
        <w:separator/>
      </w:r>
    </w:p>
  </w:endnote>
  <w:endnote w:type="continuationSeparator" w:id="0">
    <w:p w:rsidR="00A92BAE" w:rsidRDefault="00A92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2BAE" w:rsidRDefault="00A92BAE">
      <w:r>
        <w:separator/>
      </w:r>
    </w:p>
  </w:footnote>
  <w:footnote w:type="continuationSeparator" w:id="0">
    <w:p w:rsidR="00A92BAE" w:rsidRDefault="00A92B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A1526" w:rsidRPr="00F56C5D" w:rsidRDefault="001A1526" w:rsidP="008611A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6D388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</w:t>
                            </w:r>
                            <w:r w:rsidR="00E6650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อำนวยการ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9F3F0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296CB2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296CB2" w:rsidRPr="00F56C5D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1A1526" w:rsidRPr="00F56C5D" w:rsidRDefault="001A1526" w:rsidP="008611A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6D388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</w:t>
                      </w:r>
                      <w:r w:rsidR="00E6650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อำนวยการ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9F3F0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296CB2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296CB2" w:rsidRPr="00F56C5D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CA6"/>
    <w:rsid w:val="000074FA"/>
    <w:rsid w:val="00007690"/>
    <w:rsid w:val="00055E87"/>
    <w:rsid w:val="00060446"/>
    <w:rsid w:val="00061DAA"/>
    <w:rsid w:val="0006548B"/>
    <w:rsid w:val="00076886"/>
    <w:rsid w:val="000903B2"/>
    <w:rsid w:val="00094BDC"/>
    <w:rsid w:val="000B7D25"/>
    <w:rsid w:val="000C07B6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5486"/>
    <w:rsid w:val="0013787B"/>
    <w:rsid w:val="00151E81"/>
    <w:rsid w:val="001541B8"/>
    <w:rsid w:val="00166F64"/>
    <w:rsid w:val="00183125"/>
    <w:rsid w:val="001837C8"/>
    <w:rsid w:val="00184C20"/>
    <w:rsid w:val="001A1526"/>
    <w:rsid w:val="001B35AB"/>
    <w:rsid w:val="001C1485"/>
    <w:rsid w:val="001D7BC3"/>
    <w:rsid w:val="001E4279"/>
    <w:rsid w:val="001F4947"/>
    <w:rsid w:val="001F4B09"/>
    <w:rsid w:val="001F4F55"/>
    <w:rsid w:val="00200DBD"/>
    <w:rsid w:val="00201B1E"/>
    <w:rsid w:val="00241184"/>
    <w:rsid w:val="0026702E"/>
    <w:rsid w:val="0027373F"/>
    <w:rsid w:val="002741F9"/>
    <w:rsid w:val="0027645C"/>
    <w:rsid w:val="002875CE"/>
    <w:rsid w:val="00296AA6"/>
    <w:rsid w:val="00296CB2"/>
    <w:rsid w:val="00297958"/>
    <w:rsid w:val="002B1B75"/>
    <w:rsid w:val="002B4496"/>
    <w:rsid w:val="002C3150"/>
    <w:rsid w:val="002E4335"/>
    <w:rsid w:val="002F5233"/>
    <w:rsid w:val="00302AEC"/>
    <w:rsid w:val="00304585"/>
    <w:rsid w:val="00310929"/>
    <w:rsid w:val="003176C6"/>
    <w:rsid w:val="00326426"/>
    <w:rsid w:val="00332EFE"/>
    <w:rsid w:val="003442D0"/>
    <w:rsid w:val="00366959"/>
    <w:rsid w:val="003A0C7D"/>
    <w:rsid w:val="003A6C10"/>
    <w:rsid w:val="003B412E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E6CC3"/>
    <w:rsid w:val="004F53EB"/>
    <w:rsid w:val="0050582F"/>
    <w:rsid w:val="005078FB"/>
    <w:rsid w:val="00507CBA"/>
    <w:rsid w:val="00521DFB"/>
    <w:rsid w:val="00521F5B"/>
    <w:rsid w:val="0052436C"/>
    <w:rsid w:val="0053610F"/>
    <w:rsid w:val="0054528C"/>
    <w:rsid w:val="00547BEF"/>
    <w:rsid w:val="00547D2B"/>
    <w:rsid w:val="005507EB"/>
    <w:rsid w:val="005640B8"/>
    <w:rsid w:val="00587B5A"/>
    <w:rsid w:val="005A10BB"/>
    <w:rsid w:val="005A1737"/>
    <w:rsid w:val="005A7EF0"/>
    <w:rsid w:val="005B70BA"/>
    <w:rsid w:val="005B7E48"/>
    <w:rsid w:val="005D003E"/>
    <w:rsid w:val="005F65F5"/>
    <w:rsid w:val="00600032"/>
    <w:rsid w:val="00630FD2"/>
    <w:rsid w:val="00637ECE"/>
    <w:rsid w:val="00667ECD"/>
    <w:rsid w:val="006761C4"/>
    <w:rsid w:val="00695122"/>
    <w:rsid w:val="006B52E9"/>
    <w:rsid w:val="006D01A2"/>
    <w:rsid w:val="006D3883"/>
    <w:rsid w:val="00700C8C"/>
    <w:rsid w:val="00705118"/>
    <w:rsid w:val="00706FB2"/>
    <w:rsid w:val="007110F7"/>
    <w:rsid w:val="00713B8B"/>
    <w:rsid w:val="00717B0A"/>
    <w:rsid w:val="0072754E"/>
    <w:rsid w:val="00732085"/>
    <w:rsid w:val="00750C7C"/>
    <w:rsid w:val="00752232"/>
    <w:rsid w:val="00776D91"/>
    <w:rsid w:val="00777A4A"/>
    <w:rsid w:val="007859A3"/>
    <w:rsid w:val="0079238E"/>
    <w:rsid w:val="00792608"/>
    <w:rsid w:val="00793F0B"/>
    <w:rsid w:val="007B2505"/>
    <w:rsid w:val="007C364A"/>
    <w:rsid w:val="007D4947"/>
    <w:rsid w:val="007F13DC"/>
    <w:rsid w:val="00801E12"/>
    <w:rsid w:val="00813B8A"/>
    <w:rsid w:val="008353E7"/>
    <w:rsid w:val="00840204"/>
    <w:rsid w:val="00845719"/>
    <w:rsid w:val="00846D3E"/>
    <w:rsid w:val="008611A5"/>
    <w:rsid w:val="008641F1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53BAC"/>
    <w:rsid w:val="00966CA6"/>
    <w:rsid w:val="00977DAC"/>
    <w:rsid w:val="00991171"/>
    <w:rsid w:val="009A3E92"/>
    <w:rsid w:val="009A7E64"/>
    <w:rsid w:val="009D17C9"/>
    <w:rsid w:val="009D4D62"/>
    <w:rsid w:val="009D5553"/>
    <w:rsid w:val="009D55C4"/>
    <w:rsid w:val="009E3C66"/>
    <w:rsid w:val="009F1C98"/>
    <w:rsid w:val="009F3F0A"/>
    <w:rsid w:val="00A02EE4"/>
    <w:rsid w:val="00A13B5A"/>
    <w:rsid w:val="00A30BA2"/>
    <w:rsid w:val="00A36F71"/>
    <w:rsid w:val="00A45BCE"/>
    <w:rsid w:val="00A645B0"/>
    <w:rsid w:val="00A65481"/>
    <w:rsid w:val="00A66ADB"/>
    <w:rsid w:val="00A742A2"/>
    <w:rsid w:val="00A830FE"/>
    <w:rsid w:val="00A84D31"/>
    <w:rsid w:val="00A92BAE"/>
    <w:rsid w:val="00AB62D0"/>
    <w:rsid w:val="00AB70C6"/>
    <w:rsid w:val="00AC30AE"/>
    <w:rsid w:val="00AC54C1"/>
    <w:rsid w:val="00AF24D3"/>
    <w:rsid w:val="00AF274B"/>
    <w:rsid w:val="00B104AB"/>
    <w:rsid w:val="00B14187"/>
    <w:rsid w:val="00B43C6F"/>
    <w:rsid w:val="00B571C9"/>
    <w:rsid w:val="00B617AC"/>
    <w:rsid w:val="00B70B70"/>
    <w:rsid w:val="00B71294"/>
    <w:rsid w:val="00B766CD"/>
    <w:rsid w:val="00B77501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E2D87"/>
    <w:rsid w:val="00BF37CD"/>
    <w:rsid w:val="00C148B8"/>
    <w:rsid w:val="00C30715"/>
    <w:rsid w:val="00C43059"/>
    <w:rsid w:val="00C44E71"/>
    <w:rsid w:val="00C55FFC"/>
    <w:rsid w:val="00C7208E"/>
    <w:rsid w:val="00C76612"/>
    <w:rsid w:val="00CA39A9"/>
    <w:rsid w:val="00CA7B36"/>
    <w:rsid w:val="00CD38CE"/>
    <w:rsid w:val="00CD78F8"/>
    <w:rsid w:val="00CE0F73"/>
    <w:rsid w:val="00CE20F2"/>
    <w:rsid w:val="00CF0663"/>
    <w:rsid w:val="00CF0F71"/>
    <w:rsid w:val="00D0434C"/>
    <w:rsid w:val="00D11154"/>
    <w:rsid w:val="00D12C37"/>
    <w:rsid w:val="00D13030"/>
    <w:rsid w:val="00D16FCD"/>
    <w:rsid w:val="00D1783A"/>
    <w:rsid w:val="00D370F2"/>
    <w:rsid w:val="00D52CF5"/>
    <w:rsid w:val="00D64E38"/>
    <w:rsid w:val="00D778B7"/>
    <w:rsid w:val="00D91ED9"/>
    <w:rsid w:val="00D96F6C"/>
    <w:rsid w:val="00DC04DD"/>
    <w:rsid w:val="00DF27F4"/>
    <w:rsid w:val="00DF7BCF"/>
    <w:rsid w:val="00E022D9"/>
    <w:rsid w:val="00E06205"/>
    <w:rsid w:val="00E13E33"/>
    <w:rsid w:val="00E35685"/>
    <w:rsid w:val="00E6650D"/>
    <w:rsid w:val="00E674BB"/>
    <w:rsid w:val="00E74B6F"/>
    <w:rsid w:val="00E778A6"/>
    <w:rsid w:val="00E831FC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2054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B3EC7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736FB89-41A8-4A70-A7F3-12DCF8DAA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5507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3585;&#3619;&#3629;&#3610;&#3626;&#3635;&#3609;&#3633;&#3585;&#3627;&#3609;&#3656;&#3623;&#3618;&#3591;&#3634;&#3609;%20&#3611;&#3637;60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632C64-670D-48AE-A919-B0C36F66A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13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อรสุดา จันชา</cp:lastModifiedBy>
  <cp:revision>12</cp:revision>
  <cp:lastPrinted>2017-02-01T09:16:00Z</cp:lastPrinted>
  <dcterms:created xsi:type="dcterms:W3CDTF">2017-02-01T09:16:00Z</dcterms:created>
  <dcterms:modified xsi:type="dcterms:W3CDTF">2018-02-01T10:07:00Z</dcterms:modified>
</cp:coreProperties>
</file>